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6B940" w14:textId="0935C054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9A43E9">
        <w:rPr>
          <w:rFonts w:ascii="Arial" w:hAnsi="Arial" w:cs="Arial"/>
          <w:b/>
          <w:sz w:val="24"/>
        </w:rPr>
        <w:t>2</w:t>
      </w:r>
      <w:r w:rsidR="004B2871">
        <w:rPr>
          <w:rFonts w:ascii="Arial" w:hAnsi="Arial" w:cs="Arial"/>
          <w:b/>
          <w:sz w:val="24"/>
        </w:rPr>
        <w:t>244</w:t>
      </w:r>
      <w:bookmarkStart w:id="0" w:name="_GoBack"/>
      <w:bookmarkEnd w:id="0"/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00ADC1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82B34">
        <w:rPr>
          <w:rFonts w:ascii="Arial" w:hAnsi="Arial" w:hint="eastAsia"/>
          <w:b/>
          <w:lang w:val="en-US" w:eastAsia="zh-CN"/>
        </w:rPr>
        <w:t>Huawei</w:t>
      </w:r>
      <w:r w:rsidR="00C82B34">
        <w:rPr>
          <w:rFonts w:ascii="Arial" w:hAnsi="Arial"/>
          <w:b/>
          <w:lang w:val="en-US"/>
        </w:rPr>
        <w:t>,</w:t>
      </w:r>
      <w:r w:rsidR="00D11F42">
        <w:rPr>
          <w:rFonts w:ascii="Arial" w:hAnsi="Arial"/>
          <w:b/>
          <w:lang w:val="en-US"/>
        </w:rPr>
        <w:t xml:space="preserve"> </w:t>
      </w:r>
      <w:r w:rsidR="00C82B34">
        <w:rPr>
          <w:rFonts w:ascii="Arial" w:hAnsi="Arial"/>
          <w:b/>
          <w:lang w:val="en-US"/>
        </w:rPr>
        <w:t>Ericsson</w:t>
      </w:r>
      <w:r w:rsidR="00273C56">
        <w:rPr>
          <w:rFonts w:ascii="Arial" w:hAnsi="Arial"/>
          <w:b/>
          <w:lang w:val="en-US"/>
        </w:rPr>
        <w:t xml:space="preserve"> </w:t>
      </w:r>
    </w:p>
    <w:p w14:paraId="7C9F0994" w14:textId="21D0E3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</w:t>
      </w:r>
      <w:r w:rsidR="00C82B34">
        <w:rPr>
          <w:rFonts w:ascii="Arial" w:hAnsi="Arial" w:cs="Arial"/>
          <w:b/>
        </w:rPr>
        <w:t>8.912</w:t>
      </w:r>
      <w:r w:rsidR="00273C56">
        <w:rPr>
          <w:rFonts w:ascii="Arial" w:hAnsi="Arial" w:cs="Arial"/>
          <w:b/>
        </w:rPr>
        <w:t xml:space="preserve">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3139D9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CC69CF">
        <w:rPr>
          <w:rFonts w:ascii="Arial" w:hAnsi="Arial"/>
          <w:b/>
        </w:rPr>
        <w:t>5</w:t>
      </w:r>
      <w:r w:rsidR="006539C8">
        <w:rPr>
          <w:rFonts w:ascii="Arial" w:hAnsi="Arial"/>
          <w:b/>
        </w:rPr>
        <w:t>.</w:t>
      </w:r>
      <w:r w:rsidR="00C82B34">
        <w:rPr>
          <w:rFonts w:ascii="Arial" w:hAnsi="Arial"/>
          <w:b/>
        </w:rPr>
        <w:t>3</w:t>
      </w:r>
      <w:r w:rsidR="002B7D3F">
        <w:rPr>
          <w:rFonts w:ascii="Arial" w:hAnsi="Arial"/>
          <w:b/>
        </w:rPr>
        <w:t xml:space="preserve"> 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09653A53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1"/>
      </w:pPr>
      <w:r>
        <w:t>3</w:t>
      </w:r>
      <w:r>
        <w:tab/>
        <w:t>Rationale</w:t>
      </w:r>
    </w:p>
    <w:p w14:paraId="7785877B" w14:textId="245EDA29" w:rsidR="00C022E3" w:rsidRPr="008C1867" w:rsidRDefault="00F45934">
      <w:r>
        <w:t xml:space="preserve">This </w:t>
      </w:r>
      <w:r w:rsidR="009A43E9">
        <w:t>TR</w:t>
      </w:r>
      <w:r w:rsidR="008C1867">
        <w:t xml:space="preserve"> provides </w:t>
      </w:r>
      <w:r w:rsidR="009A43E9">
        <w:t>a</w:t>
      </w:r>
      <w:r w:rsidR="00C553A9">
        <w:t>n</w:t>
      </w:r>
      <w:r w:rsidR="009A43E9">
        <w:t xml:space="preserve"> </w:t>
      </w:r>
      <w:r w:rsidR="00C553A9">
        <w:t>initial</w:t>
      </w:r>
      <w:r w:rsidR="009A43E9">
        <w:t xml:space="preserve"> skeleton, according to the default form, adding only the specification title to that.</w:t>
      </w:r>
      <w:r w:rsidR="008C1867"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B99BB09" w14:textId="6376AC26" w:rsidR="00052916" w:rsidRDefault="00273C56" w:rsidP="00743838">
      <w:r>
        <w:t>This document is a cover sheet for TR 28</w:t>
      </w:r>
      <w:r w:rsidR="00D11F42">
        <w:t>912</w:t>
      </w:r>
      <w:r>
        <w:t xml:space="preserve"> 0.0.0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EADC9" w14:textId="77777777" w:rsidR="0057004E" w:rsidRDefault="0057004E">
      <w:r>
        <w:separator/>
      </w:r>
    </w:p>
  </w:endnote>
  <w:endnote w:type="continuationSeparator" w:id="0">
    <w:p w14:paraId="125E7C7D" w14:textId="77777777" w:rsidR="0057004E" w:rsidRDefault="0057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8C2D9" w14:textId="77777777" w:rsidR="0057004E" w:rsidRDefault="0057004E">
      <w:r>
        <w:separator/>
      </w:r>
    </w:p>
  </w:footnote>
  <w:footnote w:type="continuationSeparator" w:id="0">
    <w:p w14:paraId="3AA01864" w14:textId="77777777" w:rsidR="0057004E" w:rsidRDefault="00570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2871"/>
    <w:rsid w:val="004B3753"/>
    <w:rsid w:val="004C31D2"/>
    <w:rsid w:val="004D55C2"/>
    <w:rsid w:val="004D7149"/>
    <w:rsid w:val="00521131"/>
    <w:rsid w:val="00527C0B"/>
    <w:rsid w:val="00540B9F"/>
    <w:rsid w:val="005410F6"/>
    <w:rsid w:val="0057004E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A68D7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2300D"/>
    <w:rsid w:val="00C4712D"/>
    <w:rsid w:val="00C553A9"/>
    <w:rsid w:val="00C555C9"/>
    <w:rsid w:val="00C82B34"/>
    <w:rsid w:val="00C94F55"/>
    <w:rsid w:val="00CA7D62"/>
    <w:rsid w:val="00CB07A8"/>
    <w:rsid w:val="00CB6138"/>
    <w:rsid w:val="00CB7DC3"/>
    <w:rsid w:val="00CC69CF"/>
    <w:rsid w:val="00CD4A57"/>
    <w:rsid w:val="00D11F42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5CD1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af0">
    <w:name w:val="Table Grid"/>
    <w:basedOn w:val="a1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D21AD-B534-48DA-B854-E8864DCA1A78}">
  <ds:schemaRefs/>
</ds:datastoreItem>
</file>

<file path=customXml/itemProps2.xml><?xml version="1.0" encoding="utf-8"?>
<ds:datastoreItem xmlns:ds="http://schemas.openxmlformats.org/officeDocument/2006/customXml" ds:itemID="{357E0346-88A5-4559-817C-2E5EC21B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2022-03-23T12:08:00Z</dcterms:created>
  <dcterms:modified xsi:type="dcterms:W3CDTF">2022-03-25T05:01:00Z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(2)WY5OfQBL+zRYCFvdYjV3vIPN/FNbu74a3Ff5/rtZyxW7nhWitqnC1Q+GIrULWmzHAgp5XKJG
RKn0TLPiWycgDLLfAGHlBVcXQ24SZhmckZutaL9vjWRswjYxjD8SwFH/7Kb/Nh0uGirau1ld
UXYQDaKRPgfomdieSFvd33oRx2v4OxGayZcIp0ikp33ASxwq8KI19JEEH8BmnfZcSe5GqeCk
OhBnL/qbM1tYBtrnjB</vt:lpwstr>
  </property>
  <property fmtid="{D5CDD505-2E9C-101B-9397-08002B2CF9AE}" pid="3" name="_2015_ms_pID_7253431">
    <vt:lpwstr>j+caJEfXR7B6NqbHA8MNka4T4HpxI3x7vLDTtLazA6MYC4RuKwZKOh
z/UARc1FTFA1j7iA1DzkRKufOaeX3BZP+2zZMqf1gQLkB9mobal55cvBrbXj3DcVKmM33VsW
WbGBRxa56+U5kpgZzxcSKK0+18tGceNO2OuXqyAwf6z6b4shMJ+CbLd2tALP35VpjAxLVsH1
gh8zzG2IC6uneJJF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</Properties>
</file>